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E86C8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55959EEA" w14:textId="77777777" w:rsidR="00191E2F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67FE6560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  <w:bookmarkStart w:id="0" w:name="_GoBack"/>
      <w:bookmarkEnd w:id="0"/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5CB9BD-E182-41F9-877F-468E5910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179</TotalTime>
  <Pages>1</Pages>
  <Words>130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12</cp:revision>
  <cp:lastPrinted>2016-06-20T06:28:00Z</cp:lastPrinted>
  <dcterms:created xsi:type="dcterms:W3CDTF">2015-02-19T08:08:00Z</dcterms:created>
  <dcterms:modified xsi:type="dcterms:W3CDTF">2023-01-22T12:31:00Z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